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447" w:rsidRPr="002837BA" w:rsidRDefault="00124447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UCHWAŁA Nr II – 00313-32/12</w:t>
      </w:r>
    </w:p>
    <w:p w:rsidR="00124447" w:rsidRPr="002837BA" w:rsidRDefault="00124447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7BA">
        <w:rPr>
          <w:rFonts w:ascii="Times New Roman" w:hAnsi="Times New Roman"/>
          <w:b/>
          <w:sz w:val="24"/>
          <w:szCs w:val="24"/>
        </w:rPr>
        <w:t>Składu Orzekającego Regionalnej Izby Obrachunkowej</w:t>
      </w:r>
    </w:p>
    <w:p w:rsidR="00124447" w:rsidRPr="002837BA" w:rsidRDefault="00124447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</w:t>
      </w:r>
      <w:r w:rsidRPr="002837BA">
        <w:rPr>
          <w:rFonts w:ascii="Times New Roman" w:hAnsi="Times New Roman"/>
          <w:b/>
          <w:sz w:val="24"/>
          <w:szCs w:val="24"/>
        </w:rPr>
        <w:t xml:space="preserve"> Białymstoku z dnia </w:t>
      </w:r>
      <w:r>
        <w:rPr>
          <w:rFonts w:ascii="Times New Roman" w:hAnsi="Times New Roman"/>
          <w:b/>
          <w:sz w:val="24"/>
          <w:szCs w:val="24"/>
        </w:rPr>
        <w:t>19 czerwca 2012</w:t>
      </w:r>
      <w:r w:rsidRPr="002837BA">
        <w:rPr>
          <w:rFonts w:ascii="Times New Roman" w:hAnsi="Times New Roman"/>
          <w:b/>
          <w:sz w:val="24"/>
          <w:szCs w:val="24"/>
        </w:rPr>
        <w:t xml:space="preserve"> r.</w:t>
      </w:r>
    </w:p>
    <w:p w:rsidR="00124447" w:rsidRDefault="00124447" w:rsidP="002837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4447" w:rsidRDefault="00124447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7BA">
        <w:rPr>
          <w:rFonts w:ascii="Times New Roman" w:hAnsi="Times New Roman"/>
          <w:b/>
          <w:sz w:val="24"/>
          <w:szCs w:val="24"/>
        </w:rPr>
        <w:t xml:space="preserve">w sprawie wyrażenia opinii o możliwości spłaty przez </w:t>
      </w:r>
      <w:r>
        <w:rPr>
          <w:rFonts w:ascii="Times New Roman" w:hAnsi="Times New Roman"/>
          <w:b/>
          <w:sz w:val="24"/>
          <w:szCs w:val="24"/>
        </w:rPr>
        <w:t>Miasto i Gminę Krynki k</w:t>
      </w:r>
      <w:r w:rsidRPr="002837BA">
        <w:rPr>
          <w:rFonts w:ascii="Times New Roman" w:hAnsi="Times New Roman"/>
          <w:b/>
          <w:sz w:val="24"/>
          <w:szCs w:val="24"/>
        </w:rPr>
        <w:t xml:space="preserve">redytu </w:t>
      </w:r>
      <w:r>
        <w:rPr>
          <w:rFonts w:ascii="Times New Roman" w:hAnsi="Times New Roman"/>
          <w:b/>
          <w:sz w:val="24"/>
          <w:szCs w:val="24"/>
        </w:rPr>
        <w:t xml:space="preserve">długoterminowego </w:t>
      </w:r>
      <w:r w:rsidRPr="002837BA">
        <w:rPr>
          <w:rFonts w:ascii="Times New Roman" w:hAnsi="Times New Roman"/>
          <w:b/>
          <w:sz w:val="24"/>
          <w:szCs w:val="24"/>
        </w:rPr>
        <w:t xml:space="preserve">na </w:t>
      </w:r>
      <w:r>
        <w:rPr>
          <w:rFonts w:ascii="Times New Roman" w:hAnsi="Times New Roman"/>
          <w:b/>
          <w:sz w:val="24"/>
          <w:szCs w:val="24"/>
        </w:rPr>
        <w:t>spłatę wcześniej zaciągniętych zobowiązań z tytułu kredytów</w:t>
      </w:r>
    </w:p>
    <w:p w:rsidR="00124447" w:rsidRDefault="00124447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4447" w:rsidRDefault="00124447" w:rsidP="00283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13 pkt 1 i art. 19 ust. 2 ustawy z dnia 7 października 1992 r. o regionalnych izbach obrachunkowych (tekst jednolity Dz. U. z 2001 r. Nr 55, poz. 577 ze zm.), art. 91 ust. 2 ustawy z dnia 27 sierpnia 2009 r. o finansach publicznych (Dz. U. Nr 157, poz. 1240 ze 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Suwałkach:</w:t>
      </w:r>
    </w:p>
    <w:p w:rsidR="00124447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 Orzekający w osobach:</w:t>
      </w:r>
    </w:p>
    <w:p w:rsidR="00124447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4447" w:rsidRPr="008F5157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5157">
        <w:rPr>
          <w:rFonts w:ascii="Times New Roman" w:hAnsi="Times New Roman"/>
          <w:sz w:val="24"/>
          <w:szCs w:val="24"/>
        </w:rPr>
        <w:t xml:space="preserve">Marcin Tyniewicki </w:t>
      </w:r>
      <w:r>
        <w:rPr>
          <w:rFonts w:ascii="Times New Roman" w:hAnsi="Times New Roman"/>
          <w:sz w:val="24"/>
          <w:szCs w:val="24"/>
        </w:rPr>
        <w:tab/>
      </w:r>
      <w:r w:rsidRPr="008F5157">
        <w:rPr>
          <w:rFonts w:ascii="Times New Roman" w:hAnsi="Times New Roman"/>
          <w:sz w:val="24"/>
          <w:szCs w:val="24"/>
        </w:rPr>
        <w:t>- przewodniczący</w:t>
      </w:r>
    </w:p>
    <w:p w:rsidR="00124447" w:rsidRPr="008F5157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5157">
        <w:rPr>
          <w:rFonts w:ascii="Times New Roman" w:hAnsi="Times New Roman"/>
          <w:sz w:val="24"/>
          <w:szCs w:val="24"/>
        </w:rPr>
        <w:t xml:space="preserve">Joanna Salachna </w:t>
      </w:r>
      <w:r>
        <w:rPr>
          <w:rFonts w:ascii="Times New Roman" w:hAnsi="Times New Roman"/>
          <w:sz w:val="24"/>
          <w:szCs w:val="24"/>
        </w:rPr>
        <w:tab/>
      </w:r>
      <w:r w:rsidRPr="008F5157">
        <w:rPr>
          <w:rFonts w:ascii="Times New Roman" w:hAnsi="Times New Roman"/>
          <w:sz w:val="24"/>
          <w:szCs w:val="24"/>
        </w:rPr>
        <w:t>- członek</w:t>
      </w:r>
    </w:p>
    <w:p w:rsidR="00124447" w:rsidRPr="008F5157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5157">
        <w:rPr>
          <w:rFonts w:ascii="Times New Roman" w:hAnsi="Times New Roman"/>
          <w:sz w:val="24"/>
          <w:szCs w:val="24"/>
        </w:rPr>
        <w:t xml:space="preserve">Anna Ostrowska </w:t>
      </w:r>
      <w:r>
        <w:rPr>
          <w:rFonts w:ascii="Times New Roman" w:hAnsi="Times New Roman"/>
          <w:sz w:val="24"/>
          <w:szCs w:val="24"/>
        </w:rPr>
        <w:tab/>
      </w:r>
      <w:r w:rsidRPr="008F5157">
        <w:rPr>
          <w:rFonts w:ascii="Times New Roman" w:hAnsi="Times New Roman"/>
          <w:sz w:val="24"/>
          <w:szCs w:val="24"/>
        </w:rPr>
        <w:t>- członek</w:t>
      </w:r>
    </w:p>
    <w:p w:rsidR="00124447" w:rsidRPr="00AF2044" w:rsidRDefault="00124447" w:rsidP="00DB7D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4447" w:rsidRPr="000227BA" w:rsidRDefault="00124447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27BA">
        <w:rPr>
          <w:rFonts w:ascii="Times New Roman" w:hAnsi="Times New Roman"/>
          <w:b/>
          <w:sz w:val="24"/>
          <w:szCs w:val="24"/>
        </w:rPr>
        <w:t>opiniuje pozytywnie</w:t>
      </w:r>
    </w:p>
    <w:p w:rsidR="00124447" w:rsidRPr="000227BA" w:rsidRDefault="00124447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4447" w:rsidRPr="00804A7C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A7C">
        <w:rPr>
          <w:rFonts w:ascii="Times New Roman" w:hAnsi="Times New Roman"/>
          <w:sz w:val="24"/>
          <w:szCs w:val="24"/>
        </w:rPr>
        <w:t xml:space="preserve">możliwość spłaty przez </w:t>
      </w:r>
      <w:r>
        <w:rPr>
          <w:rFonts w:ascii="Times New Roman" w:hAnsi="Times New Roman"/>
          <w:sz w:val="24"/>
          <w:szCs w:val="24"/>
        </w:rPr>
        <w:t>Miasto i Gminę Krynki p</w:t>
      </w:r>
      <w:r w:rsidRPr="00804A7C">
        <w:rPr>
          <w:rFonts w:ascii="Times New Roman" w:hAnsi="Times New Roman"/>
          <w:sz w:val="24"/>
          <w:szCs w:val="24"/>
        </w:rPr>
        <w:t xml:space="preserve">rzewidzianego do zaciągnięcia kredytu długoterminowego w wys. </w:t>
      </w:r>
      <w:r>
        <w:rPr>
          <w:rFonts w:ascii="Times New Roman" w:hAnsi="Times New Roman"/>
          <w:sz w:val="24"/>
          <w:szCs w:val="24"/>
        </w:rPr>
        <w:t xml:space="preserve">700.000 </w:t>
      </w:r>
      <w:r w:rsidRPr="00804A7C">
        <w:rPr>
          <w:rFonts w:ascii="Times New Roman" w:hAnsi="Times New Roman"/>
          <w:sz w:val="24"/>
          <w:szCs w:val="24"/>
        </w:rPr>
        <w:t>zł z przeznaczeniem 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4A7C">
        <w:rPr>
          <w:rFonts w:ascii="Times New Roman" w:hAnsi="Times New Roman"/>
          <w:sz w:val="24"/>
          <w:szCs w:val="24"/>
        </w:rPr>
        <w:t>spłatę wcześniej zaciągniętych zobowiązań z tytułu kredytów</w:t>
      </w:r>
      <w:r>
        <w:rPr>
          <w:rFonts w:ascii="Times New Roman" w:hAnsi="Times New Roman"/>
          <w:sz w:val="24"/>
          <w:szCs w:val="24"/>
        </w:rPr>
        <w:t>.</w:t>
      </w:r>
    </w:p>
    <w:p w:rsidR="00124447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DB7DFE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DB7DFE">
        <w:rPr>
          <w:rFonts w:ascii="Times New Roman" w:hAnsi="Times New Roman"/>
          <w:b/>
          <w:spacing w:val="20"/>
          <w:sz w:val="24"/>
          <w:szCs w:val="24"/>
        </w:rPr>
        <w:t>UZASADNIENIE</w:t>
      </w:r>
    </w:p>
    <w:p w:rsidR="00124447" w:rsidRDefault="00124447" w:rsidP="00DB7DFE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124447" w:rsidRDefault="00124447" w:rsidP="003B04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Burmistrz Miasta i Gminy Krynki pismem Nr FN.3032.12.2012 z dnia 29 maja 2012 r. (wpłynęło do RIO w dniu 31.05.2012 r.) wystąpił z wnioskiem o wydanie opinii o możliwości spłaty kredytu długoterminowego w kwocie 700.000 </w:t>
      </w:r>
      <w:r w:rsidRPr="00804A7C">
        <w:rPr>
          <w:rFonts w:ascii="Times New Roman" w:hAnsi="Times New Roman"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 xml:space="preserve">, z przeznaczeniem na sfinansowanie </w:t>
      </w:r>
      <w:r w:rsidRPr="00804A7C">
        <w:rPr>
          <w:rFonts w:ascii="Times New Roman" w:hAnsi="Times New Roman"/>
          <w:sz w:val="24"/>
          <w:szCs w:val="24"/>
        </w:rPr>
        <w:t>wcześniej zaciągniętych zobowiązań z tytułu kredytów</w:t>
      </w:r>
      <w:r>
        <w:rPr>
          <w:rFonts w:ascii="Times New Roman" w:hAnsi="Times New Roman"/>
          <w:sz w:val="24"/>
          <w:szCs w:val="24"/>
        </w:rPr>
        <w:t>.</w:t>
      </w:r>
    </w:p>
    <w:p w:rsidR="00124447" w:rsidRDefault="00124447" w:rsidP="003B04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Podstawą do zaciągnięcia kredytu, o którym mowa powyżej było Zarządzenie             Nr 118/2012 Burmistrza Miasta i Gminy Krynki z dnia 14 maja 2012 r. w sprawie zaciągnięcia kredytu na sfinansowanie wcześniej zaciągniętych kredytów. Zgodnie z § 3 tego Zarządzenia jako źródło spłaty wskazano dochody własne gminy, które będą uzyskane w latach 2015-2016.</w:t>
      </w:r>
    </w:p>
    <w:p w:rsidR="00124447" w:rsidRDefault="00124447" w:rsidP="003B04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Burmistrz Miasta i Gminy Krynki dokonując powyższej czynności działał na podstawie upoważnienia Rady Miejskiej zawartego w uchwale budżetowej (§ 10 pkt 1 lit. b Uchwały Nr IX/63/2011 z dnia 22 grudnia 2011 r.). Przewidziano w niej limit na spłatę wcześniej zaciągniętych zobowiązań z tytułu kredytów do kwoty 700.000 zł. Tak więc planowany kredyt mieści się w ogólnej sumie wskazanego limitu.</w:t>
      </w:r>
    </w:p>
    <w:p w:rsidR="00124447" w:rsidRDefault="00124447" w:rsidP="004D770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7700">
        <w:rPr>
          <w:rFonts w:ascii="Times New Roman" w:hAnsi="Times New Roman"/>
          <w:sz w:val="24"/>
          <w:szCs w:val="24"/>
        </w:rPr>
        <w:t xml:space="preserve">Na podstawie </w:t>
      </w:r>
      <w:r>
        <w:rPr>
          <w:rFonts w:ascii="Times New Roman" w:hAnsi="Times New Roman"/>
          <w:sz w:val="24"/>
          <w:szCs w:val="24"/>
        </w:rPr>
        <w:t>Wieloletniej Prognozy Finansowej Gminy Krynki na lata 2012-2016 można stwierdzić, że gmina będzie miała możliwość spłaty zaciągniętego w 2012 r. kredytu. Do końca 2013 r. planuje się zachowanie obecnie obowiązujących pułapów zadłużenia zgodnie z art. 169 i 170 ustawy o finansach publicznych z dnia 30 czerwca 2005 r. (Dz. U.   Nr 249, poz. 2104 ze zm.) w zw. z art. 85 pkt 3 ustawy z dnia 27 sierpnia 2009 r. – Przepisy wprowadzające ustawę o finansach publicznych (Dz. U. Nr 157, poz. 1241 ze zm.). W latach 2012 i 2013 relacja długu do dochodów budżetu gminy będzie kształtować się odpowiednio na poziomach 23,98% i 16,25%. Również od roku 2014 wskaźnik zadłużenia, o którym mowa w art. 243 ustawy z dnia 27 sierpnia 2009 r. o finansach publicznych (Dz. U. Nr 157,         poz. 1240 ze zm.) nie zostanie przekroczony.</w:t>
      </w:r>
    </w:p>
    <w:p w:rsidR="00124447" w:rsidRDefault="00124447" w:rsidP="00CB41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 powyższym Skład Orzekający stwierdził jak w sentencji.</w:t>
      </w:r>
    </w:p>
    <w:p w:rsidR="00124447" w:rsidRDefault="00124447" w:rsidP="00CE1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CE1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POUCZENIE</w:t>
      </w:r>
    </w:p>
    <w:p w:rsidR="00124447" w:rsidRDefault="00124447" w:rsidP="00CE1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opinii wyrażonej w niniejszej uchwale służy prawo do wniesienia odwołania do pełnego składu Kolegium Regionalnej Izby Obrachunkowej w Białymstoku w terminie 14 dni od daty jej otrzymania.</w:t>
      </w:r>
    </w:p>
    <w:p w:rsidR="00124447" w:rsidRDefault="00124447" w:rsidP="00CE1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CE1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Przewodniczący Składu Orzekającego</w:t>
      </w:r>
    </w:p>
    <w:p w:rsidR="00124447" w:rsidRDefault="00124447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Marcin Tyniewicki</w:t>
      </w:r>
    </w:p>
    <w:p w:rsidR="00124447" w:rsidRDefault="00124447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124447" w:rsidRDefault="00124447" w:rsidP="000C2D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4447" w:rsidRPr="003B04F7" w:rsidRDefault="00124447" w:rsidP="000C2D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24447" w:rsidRPr="003B04F7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447" w:rsidRDefault="00124447" w:rsidP="002837BA">
      <w:pPr>
        <w:spacing w:after="0" w:line="240" w:lineRule="auto"/>
      </w:pPr>
      <w:r>
        <w:separator/>
      </w:r>
    </w:p>
  </w:endnote>
  <w:endnote w:type="continuationSeparator" w:id="0">
    <w:p w:rsidR="00124447" w:rsidRDefault="00124447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447" w:rsidRDefault="00124447" w:rsidP="002837BA">
      <w:pPr>
        <w:spacing w:after="0" w:line="240" w:lineRule="auto"/>
      </w:pPr>
      <w:r>
        <w:separator/>
      </w:r>
    </w:p>
  </w:footnote>
  <w:footnote w:type="continuationSeparator" w:id="0">
    <w:p w:rsidR="00124447" w:rsidRDefault="00124447" w:rsidP="002837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BA"/>
    <w:rsid w:val="0002102A"/>
    <w:rsid w:val="000227BA"/>
    <w:rsid w:val="000709CA"/>
    <w:rsid w:val="00084490"/>
    <w:rsid w:val="000C2D43"/>
    <w:rsid w:val="000C724A"/>
    <w:rsid w:val="00124447"/>
    <w:rsid w:val="00156AAC"/>
    <w:rsid w:val="001703F4"/>
    <w:rsid w:val="001A0DC6"/>
    <w:rsid w:val="001A1538"/>
    <w:rsid w:val="002045CD"/>
    <w:rsid w:val="00244090"/>
    <w:rsid w:val="002837BA"/>
    <w:rsid w:val="002A5A01"/>
    <w:rsid w:val="002E5796"/>
    <w:rsid w:val="00351136"/>
    <w:rsid w:val="00375654"/>
    <w:rsid w:val="003B04F7"/>
    <w:rsid w:val="003C40DC"/>
    <w:rsid w:val="003E26E7"/>
    <w:rsid w:val="0046225F"/>
    <w:rsid w:val="004A7048"/>
    <w:rsid w:val="004D7700"/>
    <w:rsid w:val="004F5ACE"/>
    <w:rsid w:val="00507B7E"/>
    <w:rsid w:val="00515D6E"/>
    <w:rsid w:val="00530D42"/>
    <w:rsid w:val="00546FC8"/>
    <w:rsid w:val="005F1BBB"/>
    <w:rsid w:val="0061280F"/>
    <w:rsid w:val="00652160"/>
    <w:rsid w:val="006776E0"/>
    <w:rsid w:val="00681FBD"/>
    <w:rsid w:val="006A254B"/>
    <w:rsid w:val="006A3932"/>
    <w:rsid w:val="00713581"/>
    <w:rsid w:val="007625A9"/>
    <w:rsid w:val="0079123A"/>
    <w:rsid w:val="007E6C93"/>
    <w:rsid w:val="00804A7C"/>
    <w:rsid w:val="008923A1"/>
    <w:rsid w:val="008B5F3C"/>
    <w:rsid w:val="008C13C9"/>
    <w:rsid w:val="008C5326"/>
    <w:rsid w:val="008F5157"/>
    <w:rsid w:val="0091592B"/>
    <w:rsid w:val="00934692"/>
    <w:rsid w:val="009A3301"/>
    <w:rsid w:val="009F1D77"/>
    <w:rsid w:val="00A80495"/>
    <w:rsid w:val="00AF06B1"/>
    <w:rsid w:val="00AF2044"/>
    <w:rsid w:val="00B21EE5"/>
    <w:rsid w:val="00B779D6"/>
    <w:rsid w:val="00B91FF9"/>
    <w:rsid w:val="00BA3ACA"/>
    <w:rsid w:val="00BF3193"/>
    <w:rsid w:val="00C3524C"/>
    <w:rsid w:val="00CB419A"/>
    <w:rsid w:val="00CE18D1"/>
    <w:rsid w:val="00D20EE9"/>
    <w:rsid w:val="00D50312"/>
    <w:rsid w:val="00DB69B1"/>
    <w:rsid w:val="00DB7DFE"/>
    <w:rsid w:val="00E07266"/>
    <w:rsid w:val="00E176D2"/>
    <w:rsid w:val="00EB3767"/>
    <w:rsid w:val="00ED10CA"/>
    <w:rsid w:val="00F7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5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2837B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837BA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837B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338</TotalTime>
  <Pages>2</Pages>
  <Words>487</Words>
  <Characters>2927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pauwoj</cp:lastModifiedBy>
  <cp:revision>26</cp:revision>
  <cp:lastPrinted>2012-06-19T06:45:00Z</cp:lastPrinted>
  <dcterms:created xsi:type="dcterms:W3CDTF">2011-11-24T13:29:00Z</dcterms:created>
  <dcterms:modified xsi:type="dcterms:W3CDTF">2012-06-19T06:45:00Z</dcterms:modified>
</cp:coreProperties>
</file>